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C7" w:rsidRDefault="008B42C7" w:rsidP="00953372">
      <w:pPr>
        <w:jc w:val="center"/>
        <w:rPr>
          <w:b/>
        </w:rPr>
      </w:pPr>
      <w:r>
        <w:rPr>
          <w:b/>
        </w:rPr>
        <w:t>УПРАВЛЕНИЕ ОБРАЗОВАНИЯ</w:t>
      </w:r>
    </w:p>
    <w:p w:rsidR="008B42C7" w:rsidRDefault="008B42C7" w:rsidP="002F1CB6">
      <w:pPr>
        <w:jc w:val="center"/>
        <w:rPr>
          <w:b/>
        </w:rPr>
      </w:pPr>
      <w:r>
        <w:rPr>
          <w:b/>
        </w:rPr>
        <w:t xml:space="preserve">ШЕКСНИНСКОГО МУНИЦИПАЛЬНОГО РАЙОНА </w:t>
      </w:r>
    </w:p>
    <w:p w:rsidR="008B42C7" w:rsidRDefault="008B42C7" w:rsidP="002F1CB6">
      <w:pPr>
        <w:jc w:val="center"/>
        <w:rPr>
          <w:b/>
        </w:rPr>
      </w:pPr>
    </w:p>
    <w:p w:rsidR="008B42C7" w:rsidRDefault="008B42C7" w:rsidP="002C43A3">
      <w:pPr>
        <w:jc w:val="center"/>
        <w:rPr>
          <w:b/>
        </w:rPr>
      </w:pPr>
      <w:r>
        <w:rPr>
          <w:b/>
        </w:rPr>
        <w:t>ПРИКАЗ</w:t>
      </w:r>
    </w:p>
    <w:p w:rsidR="008B42C7" w:rsidRPr="002C43A3" w:rsidRDefault="008B42C7" w:rsidP="002C43A3">
      <w:pPr>
        <w:jc w:val="center"/>
        <w:rPr>
          <w:b/>
        </w:rPr>
      </w:pPr>
      <w:r>
        <w:rPr>
          <w:b/>
          <w:sz w:val="28"/>
          <w:szCs w:val="28"/>
        </w:rPr>
        <w:t>___________________                                                                     №___________</w:t>
      </w:r>
    </w:p>
    <w:p w:rsidR="008B42C7" w:rsidRDefault="008B42C7" w:rsidP="002F1CB6">
      <w:pPr>
        <w:ind w:left="2124" w:hanging="2124"/>
        <w:jc w:val="center"/>
      </w:pPr>
      <w:r>
        <w:t xml:space="preserve"> </w:t>
      </w:r>
    </w:p>
    <w:p w:rsidR="008B42C7" w:rsidRDefault="008B42C7" w:rsidP="003F16B9">
      <w:pPr>
        <w:jc w:val="center"/>
        <w:rPr>
          <w:sz w:val="20"/>
          <w:szCs w:val="20"/>
        </w:rPr>
      </w:pPr>
      <w:r>
        <w:rPr>
          <w:sz w:val="20"/>
          <w:szCs w:val="20"/>
        </w:rPr>
        <w:t>п. Шексна</w:t>
      </w:r>
    </w:p>
    <w:p w:rsidR="008B42C7" w:rsidRDefault="008B42C7" w:rsidP="003F16B9">
      <w:pPr>
        <w:jc w:val="center"/>
        <w:rPr>
          <w:sz w:val="20"/>
          <w:szCs w:val="20"/>
        </w:rPr>
      </w:pPr>
    </w:p>
    <w:p w:rsidR="008B42C7" w:rsidRPr="002100A8" w:rsidRDefault="008B42C7" w:rsidP="002F1CB6">
      <w:pPr>
        <w:jc w:val="center"/>
        <w:rPr>
          <w:b/>
        </w:rPr>
      </w:pPr>
    </w:p>
    <w:p w:rsidR="008B42C7" w:rsidRDefault="008B42C7" w:rsidP="002F1CB6">
      <w:pPr>
        <w:jc w:val="center"/>
        <w:rPr>
          <w:b/>
          <w:bCs/>
          <w:color w:val="000000"/>
          <w:sz w:val="28"/>
          <w:szCs w:val="28"/>
        </w:rPr>
      </w:pPr>
      <w:r w:rsidRPr="002100A8">
        <w:rPr>
          <w:b/>
          <w:bCs/>
          <w:color w:val="000000"/>
          <w:sz w:val="28"/>
          <w:szCs w:val="28"/>
        </w:rPr>
        <w:t xml:space="preserve">Об утверждении </w:t>
      </w:r>
      <w:r>
        <w:rPr>
          <w:b/>
          <w:bCs/>
          <w:color w:val="000000"/>
          <w:sz w:val="28"/>
          <w:szCs w:val="28"/>
        </w:rPr>
        <w:t xml:space="preserve">административного регламента </w:t>
      </w:r>
    </w:p>
    <w:p w:rsidR="008B42C7" w:rsidRDefault="008B42C7" w:rsidP="002F1CB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предоставления муниципальной услуги по предоставлению </w:t>
      </w:r>
      <w:r w:rsidRPr="003D431D">
        <w:rPr>
          <w:b/>
          <w:bCs/>
          <w:color w:val="000000"/>
          <w:sz w:val="28"/>
          <w:szCs w:val="28"/>
        </w:rPr>
        <w:t>информации 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</w:p>
    <w:p w:rsidR="008B42C7" w:rsidRDefault="008B42C7" w:rsidP="002F1CB6">
      <w:pPr>
        <w:jc w:val="center"/>
        <w:rPr>
          <w:b/>
          <w:bCs/>
          <w:color w:val="000000"/>
          <w:sz w:val="28"/>
          <w:szCs w:val="28"/>
        </w:rPr>
      </w:pPr>
    </w:p>
    <w:p w:rsidR="008B42C7" w:rsidRDefault="008B42C7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 Федеральным законом от 29.12.2012 № 273-ФЗ «Об образовании в Российской Федерации», постановлением администрации Шекснинского муниципального района от 22.02.2011 № 242 ««Об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услуг», руководствуясь Положением об Управлении образования,</w:t>
      </w:r>
    </w:p>
    <w:p w:rsidR="008B42C7" w:rsidRPr="002100A8" w:rsidRDefault="008B42C7" w:rsidP="002C43A3">
      <w:pPr>
        <w:jc w:val="both"/>
        <w:rPr>
          <w:b/>
          <w:color w:val="000000"/>
          <w:sz w:val="28"/>
          <w:szCs w:val="28"/>
        </w:rPr>
      </w:pPr>
      <w:r w:rsidRPr="002100A8">
        <w:rPr>
          <w:b/>
          <w:color w:val="000000"/>
          <w:sz w:val="28"/>
          <w:szCs w:val="28"/>
        </w:rPr>
        <w:t>ПРИКАЗЫВАЮ:</w:t>
      </w:r>
    </w:p>
    <w:p w:rsidR="008B42C7" w:rsidRDefault="008B42C7" w:rsidP="002C43A3">
      <w:pPr>
        <w:ind w:firstLine="720"/>
        <w:jc w:val="both"/>
        <w:rPr>
          <w:color w:val="000000"/>
          <w:sz w:val="28"/>
          <w:szCs w:val="28"/>
        </w:rPr>
      </w:pPr>
    </w:p>
    <w:p w:rsidR="008B42C7" w:rsidRPr="00405F0B" w:rsidRDefault="008B42C7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405F0B">
        <w:rPr>
          <w:color w:val="000000"/>
          <w:sz w:val="28"/>
          <w:szCs w:val="28"/>
        </w:rPr>
        <w:t xml:space="preserve">1. Утвердить </w:t>
      </w:r>
      <w:r w:rsidRPr="00405F0B">
        <w:rPr>
          <w:bCs/>
          <w:color w:val="000000"/>
          <w:sz w:val="28"/>
          <w:szCs w:val="28"/>
        </w:rPr>
        <w:t>административн</w:t>
      </w:r>
      <w:r>
        <w:rPr>
          <w:bCs/>
          <w:color w:val="000000"/>
          <w:sz w:val="28"/>
          <w:szCs w:val="28"/>
        </w:rPr>
        <w:t>ый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по 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>ю</w:t>
      </w:r>
      <w:r w:rsidRPr="00405F0B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информации 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>
        <w:rPr>
          <w:sz w:val="28"/>
          <w:szCs w:val="28"/>
        </w:rPr>
        <w:t xml:space="preserve"> </w:t>
      </w:r>
      <w:r w:rsidRPr="00405F0B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прилагается</w:t>
      </w:r>
      <w:r w:rsidRPr="00405F0B">
        <w:rPr>
          <w:color w:val="000000"/>
          <w:sz w:val="28"/>
          <w:szCs w:val="28"/>
        </w:rPr>
        <w:t>).</w:t>
      </w:r>
    </w:p>
    <w:p w:rsidR="008B42C7" w:rsidRDefault="008B42C7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2100A8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Признать утратившим силу приказ Управления образования от 11.07.2012 № 360 «Об у</w:t>
      </w:r>
      <w:r w:rsidRPr="00405F0B">
        <w:rPr>
          <w:color w:val="000000"/>
          <w:sz w:val="28"/>
          <w:szCs w:val="28"/>
        </w:rPr>
        <w:t>твер</w:t>
      </w:r>
      <w:r>
        <w:rPr>
          <w:color w:val="000000"/>
          <w:sz w:val="28"/>
          <w:szCs w:val="28"/>
        </w:rPr>
        <w:t>ждении</w:t>
      </w:r>
      <w:r w:rsidRPr="00405F0B"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А</w:t>
      </w:r>
      <w:r w:rsidRPr="00405F0B">
        <w:rPr>
          <w:bCs/>
          <w:color w:val="000000"/>
          <w:sz w:val="28"/>
          <w:szCs w:val="28"/>
        </w:rPr>
        <w:t>дминистративн</w:t>
      </w:r>
      <w:r>
        <w:rPr>
          <w:bCs/>
          <w:color w:val="000000"/>
          <w:sz w:val="28"/>
          <w:szCs w:val="28"/>
        </w:rPr>
        <w:t>ого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а по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ю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«Предоставление </w:t>
      </w:r>
      <w:r>
        <w:rPr>
          <w:snapToGrid w:val="0"/>
          <w:sz w:val="28"/>
          <w:szCs w:val="28"/>
        </w:rPr>
        <w:t>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  <w:r w:rsidRPr="00405F0B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>.</w:t>
      </w:r>
    </w:p>
    <w:p w:rsidR="008B42C7" w:rsidRDefault="008B42C7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2100A8">
        <w:rPr>
          <w:color w:val="000000"/>
          <w:sz w:val="28"/>
          <w:szCs w:val="28"/>
        </w:rPr>
        <w:t xml:space="preserve">. Контроль за исполнением настоящего приказа </w:t>
      </w:r>
      <w:r>
        <w:rPr>
          <w:color w:val="000000"/>
          <w:sz w:val="28"/>
          <w:szCs w:val="28"/>
        </w:rPr>
        <w:t>оставляю за собой.</w:t>
      </w:r>
    </w:p>
    <w:p w:rsidR="008B42C7" w:rsidRDefault="008B42C7" w:rsidP="003D431D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Настоящий приказ вступает в силу после дня его официального опубликования в газете «Звезда» и подлежит размещению на официальном сайте Управления образования Шекснинского муниципального района в информационно-телекоммуникационной сети «Интернет».</w:t>
      </w:r>
      <w:bookmarkStart w:id="0" w:name="_GoBack"/>
      <w:bookmarkEnd w:id="0"/>
    </w:p>
    <w:p w:rsidR="008B42C7" w:rsidRDefault="008B42C7" w:rsidP="002F1CB6">
      <w:pPr>
        <w:jc w:val="both"/>
        <w:rPr>
          <w:color w:val="000000"/>
          <w:sz w:val="28"/>
          <w:szCs w:val="28"/>
        </w:rPr>
      </w:pPr>
    </w:p>
    <w:p w:rsidR="008B42C7" w:rsidRPr="003D431D" w:rsidRDefault="008B42C7" w:rsidP="003D431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начальника Управления образования                                         Н.А. Левина</w:t>
      </w:r>
    </w:p>
    <w:sectPr w:rsidR="008B42C7" w:rsidRPr="003D431D" w:rsidSect="00050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C64"/>
    <w:rsid w:val="00050E55"/>
    <w:rsid w:val="00083135"/>
    <w:rsid w:val="00121909"/>
    <w:rsid w:val="0013230D"/>
    <w:rsid w:val="002100A8"/>
    <w:rsid w:val="002744BF"/>
    <w:rsid w:val="002C43A3"/>
    <w:rsid w:val="002F1CB6"/>
    <w:rsid w:val="00342DDA"/>
    <w:rsid w:val="003A33E9"/>
    <w:rsid w:val="003B4B47"/>
    <w:rsid w:val="003D431D"/>
    <w:rsid w:val="003F16B9"/>
    <w:rsid w:val="00405F0B"/>
    <w:rsid w:val="0047697C"/>
    <w:rsid w:val="004D7FCE"/>
    <w:rsid w:val="004E58B8"/>
    <w:rsid w:val="004F7566"/>
    <w:rsid w:val="00531132"/>
    <w:rsid w:val="00597D36"/>
    <w:rsid w:val="005C1CE3"/>
    <w:rsid w:val="005F7992"/>
    <w:rsid w:val="00604156"/>
    <w:rsid w:val="00653C1A"/>
    <w:rsid w:val="00686427"/>
    <w:rsid w:val="00842FBD"/>
    <w:rsid w:val="00881B95"/>
    <w:rsid w:val="008B42C7"/>
    <w:rsid w:val="008B4C64"/>
    <w:rsid w:val="0090372F"/>
    <w:rsid w:val="00924819"/>
    <w:rsid w:val="00953372"/>
    <w:rsid w:val="00955CBD"/>
    <w:rsid w:val="00A62036"/>
    <w:rsid w:val="00A86E0B"/>
    <w:rsid w:val="00AD41FC"/>
    <w:rsid w:val="00B4569B"/>
    <w:rsid w:val="00B97238"/>
    <w:rsid w:val="00BE24FF"/>
    <w:rsid w:val="00C53097"/>
    <w:rsid w:val="00C847C5"/>
    <w:rsid w:val="00CE753D"/>
    <w:rsid w:val="00D17D23"/>
    <w:rsid w:val="00D61904"/>
    <w:rsid w:val="00D76B36"/>
    <w:rsid w:val="00DA6F16"/>
    <w:rsid w:val="00DF585C"/>
    <w:rsid w:val="00E4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C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42D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DD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319</Words>
  <Characters>1822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Смирнова Арина</cp:lastModifiedBy>
  <cp:revision>22</cp:revision>
  <cp:lastPrinted>2015-07-10T10:23:00Z</cp:lastPrinted>
  <dcterms:created xsi:type="dcterms:W3CDTF">2015-07-03T08:17:00Z</dcterms:created>
  <dcterms:modified xsi:type="dcterms:W3CDTF">2016-06-09T13:53:00Z</dcterms:modified>
</cp:coreProperties>
</file>